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7CA7" w14:textId="1604E291" w:rsidR="00BA00AB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COBBE</w:t>
      </w:r>
      <w:r>
        <w:rPr>
          <w:rFonts w:ascii="Times New Roman" w:hAnsi="Times New Roman" w:cs="Times New Roman"/>
          <w:sz w:val="24"/>
          <w:szCs w:val="24"/>
        </w:rPr>
        <w:t xml:space="preserve">      (fl.1479)</w:t>
      </w:r>
    </w:p>
    <w:p w14:paraId="5474A047" w14:textId="74B985F4" w:rsidR="001F39A8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 Wynch, Norfolk. Yeoman.</w:t>
      </w:r>
    </w:p>
    <w:p w14:paraId="0C54D5C8" w14:textId="2D9A221D" w:rsidR="001F39A8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B7ED1" w14:textId="72DCC7F4" w:rsidR="001F39A8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EFC60B" w14:textId="684A9DDA" w:rsidR="001F39A8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Jun.1479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   (C.P.R. 1476-85 p.159)</w:t>
      </w:r>
    </w:p>
    <w:p w14:paraId="1196B407" w14:textId="5D851F5F" w:rsidR="001F39A8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116D81" w14:textId="52A2E094" w:rsidR="001F39A8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8E6B20" w14:textId="2596BCC6" w:rsidR="001F39A8" w:rsidRPr="001F39A8" w:rsidRDefault="001F39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sectPr w:rsidR="001F39A8" w:rsidRPr="001F39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CC18" w14:textId="77777777" w:rsidR="001F39A8" w:rsidRDefault="001F39A8" w:rsidP="009139A6">
      <w:r>
        <w:separator/>
      </w:r>
    </w:p>
  </w:endnote>
  <w:endnote w:type="continuationSeparator" w:id="0">
    <w:p w14:paraId="55573611" w14:textId="77777777" w:rsidR="001F39A8" w:rsidRDefault="001F39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AD1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BC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BD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CCA0A" w14:textId="77777777" w:rsidR="001F39A8" w:rsidRDefault="001F39A8" w:rsidP="009139A6">
      <w:r>
        <w:separator/>
      </w:r>
    </w:p>
  </w:footnote>
  <w:footnote w:type="continuationSeparator" w:id="0">
    <w:p w14:paraId="606DF33D" w14:textId="77777777" w:rsidR="001F39A8" w:rsidRDefault="001F39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92D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AB8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9C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9A8"/>
    <w:rsid w:val="000666E0"/>
    <w:rsid w:val="001F39A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76E42"/>
  <w15:chartTrackingRefBased/>
  <w15:docId w15:val="{7134DB0B-7DE1-4948-9C3E-35DD95F7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2021-05-29T20:49:00Z</dcterms:created>
  <dcterms:modified xsi:type="dcterms:W3CDTF">2021-05-29T20:51:00Z</dcterms:modified>
</cp:coreProperties>
</file>